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689" w:rsidRDefault="00732689" w:rsidP="00732689">
      <w:r>
        <w:rPr>
          <w:u w:val="single"/>
        </w:rPr>
        <w:t>Robert CHAMBER</w:t>
      </w:r>
      <w:r>
        <w:t xml:space="preserve">      (fl.1476)</w:t>
      </w:r>
    </w:p>
    <w:p w:rsidR="00732689" w:rsidRDefault="00732689" w:rsidP="00732689"/>
    <w:p w:rsidR="00732689" w:rsidRDefault="00732689" w:rsidP="00732689"/>
    <w:p w:rsidR="00732689" w:rsidRDefault="00732689" w:rsidP="00732689">
      <w:pPr>
        <w:ind w:left="1440" w:hanging="1440"/>
      </w:pPr>
      <w:r>
        <w:t>10 Aug.1476</w:t>
      </w:r>
      <w:r>
        <w:tab/>
        <w:t>He was a witness when Roger Grene(q.v.) and his son, Thomas(q.v.), quitclaimed a messuage, curtilage and close in Earlstoke, Wiltshire, and 5 acres of land in the fields of Earlstoke to William Wolley(q.v.).</w:t>
      </w:r>
    </w:p>
    <w:p w:rsidR="00732689" w:rsidRDefault="00732689" w:rsidP="00732689">
      <w:pPr>
        <w:ind w:left="1440"/>
      </w:pPr>
      <w:r>
        <w:t>(</w:t>
      </w:r>
      <w:hyperlink r:id="rId6" w:history="1">
        <w:r w:rsidRPr="007552B0">
          <w:rPr>
            <w:rStyle w:val="Hyperlink"/>
          </w:rPr>
          <w:t>www.discovery.nationalarchives.gov.uk</w:t>
        </w:r>
      </w:hyperlink>
      <w:r>
        <w:t xml:space="preserve">  ref. 212B/3118)</w:t>
      </w:r>
    </w:p>
    <w:p w:rsidR="00732689" w:rsidRDefault="00732689" w:rsidP="00732689"/>
    <w:p w:rsidR="00732689" w:rsidRDefault="00732689" w:rsidP="00732689"/>
    <w:p w:rsidR="00732689" w:rsidRDefault="00732689" w:rsidP="00732689">
      <w:r>
        <w:t>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689" w:rsidRDefault="00732689" w:rsidP="00564E3C">
      <w:r>
        <w:separator/>
      </w:r>
    </w:p>
  </w:endnote>
  <w:endnote w:type="continuationSeparator" w:id="0">
    <w:p w:rsidR="00732689" w:rsidRDefault="00732689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32689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689" w:rsidRDefault="00732689" w:rsidP="00564E3C">
      <w:r>
        <w:separator/>
      </w:r>
    </w:p>
  </w:footnote>
  <w:footnote w:type="continuationSeparator" w:id="0">
    <w:p w:rsidR="00732689" w:rsidRDefault="00732689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689"/>
    <w:rsid w:val="00372DC6"/>
    <w:rsid w:val="00564E3C"/>
    <w:rsid w:val="0064591D"/>
    <w:rsid w:val="0073268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532572-CAC7-47A8-8CA0-B2D3EACA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68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73268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2015-12-10T20:29:00Z</dcterms:created>
  <dcterms:modified xsi:type="dcterms:W3CDTF">2015-12-10T20:29:00Z</dcterms:modified>
</cp:coreProperties>
</file>